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C99CF" w14:textId="058941AE" w:rsidR="00D059FA" w:rsidRDefault="00B92099" w:rsidP="00B92099">
      <w:pPr>
        <w:tabs>
          <w:tab w:val="left" w:pos="864"/>
          <w:tab w:val="left" w:pos="1152"/>
          <w:tab w:val="left" w:pos="1440"/>
        </w:tabs>
        <w:jc w:val="center"/>
        <w:rPr>
          <w:rFonts w:hint="cs"/>
          <w:cs/>
        </w:rPr>
      </w:pPr>
      <w:r w:rsidRPr="00B92099">
        <w:rPr>
          <w:b/>
          <w:bCs/>
          <w:sz w:val="36"/>
          <w:szCs w:val="36"/>
        </w:rPr>
        <w:t>LIST OF FIGURES</w:t>
      </w:r>
    </w:p>
    <w:tbl>
      <w:tblPr>
        <w:tblW w:w="8460" w:type="dxa"/>
        <w:tblInd w:w="108" w:type="dxa"/>
        <w:tblLook w:val="01E0" w:firstRow="1" w:lastRow="1" w:firstColumn="1" w:lastColumn="1" w:noHBand="0" w:noVBand="0"/>
      </w:tblPr>
      <w:tblGrid>
        <w:gridCol w:w="540"/>
        <w:gridCol w:w="7020"/>
        <w:gridCol w:w="900"/>
      </w:tblGrid>
      <w:tr w:rsidR="004402B7" w:rsidRPr="0039175E" w14:paraId="22D82319" w14:textId="77777777" w:rsidTr="0003117F">
        <w:tc>
          <w:tcPr>
            <w:tcW w:w="7560" w:type="dxa"/>
            <w:gridSpan w:val="2"/>
          </w:tcPr>
          <w:p w14:paraId="07958859" w14:textId="0F2851B8" w:rsidR="004402B7" w:rsidRPr="0039175E" w:rsidRDefault="00B92099" w:rsidP="0003117F">
            <w:pPr>
              <w:tabs>
                <w:tab w:val="left" w:pos="864"/>
                <w:tab w:val="left" w:pos="1152"/>
                <w:tab w:val="left" w:pos="1440"/>
              </w:tabs>
              <w:ind w:left="-108"/>
              <w:jc w:val="thaiDistribute"/>
            </w:pPr>
            <w:r w:rsidRPr="00B92099">
              <w:t>Figure No.</w:t>
            </w:r>
          </w:p>
        </w:tc>
        <w:tc>
          <w:tcPr>
            <w:tcW w:w="900" w:type="dxa"/>
          </w:tcPr>
          <w:p w14:paraId="0E9C7243" w14:textId="40363820" w:rsidR="004402B7" w:rsidRPr="0039175E" w:rsidRDefault="00B92099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</w:pPr>
            <w:r>
              <w:t>Page</w:t>
            </w:r>
          </w:p>
        </w:tc>
      </w:tr>
      <w:tr w:rsidR="004402B7" w:rsidRPr="0039175E" w14:paraId="63DCE727" w14:textId="77777777" w:rsidTr="0003117F">
        <w:tc>
          <w:tcPr>
            <w:tcW w:w="540" w:type="dxa"/>
          </w:tcPr>
          <w:p w14:paraId="58C736BE" w14:textId="77777777" w:rsidR="004402B7" w:rsidRPr="0039175E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</w:pPr>
            <w:r w:rsidRPr="0039175E">
              <w:rPr>
                <w:rFonts w:hint="cs"/>
                <w:cs/>
              </w:rPr>
              <w:t>1</w:t>
            </w:r>
          </w:p>
        </w:tc>
        <w:tc>
          <w:tcPr>
            <w:tcW w:w="7020" w:type="dxa"/>
          </w:tcPr>
          <w:p w14:paraId="6D8C0DDB" w14:textId="7F835622" w:rsidR="004402B7" w:rsidRPr="0039175E" w:rsidRDefault="00B92099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>[Figure Title]</w:t>
            </w:r>
            <w:r w:rsidR="004402B7" w:rsidRPr="0039175E">
              <w:rPr>
                <w:rFonts w:hint="cs"/>
                <w:cs/>
              </w:rPr>
              <w:t xml:space="preserve">    </w:t>
            </w:r>
            <w:r w:rsidR="004402B7">
              <w:t>………………………………………………………………..</w:t>
            </w:r>
          </w:p>
        </w:tc>
        <w:tc>
          <w:tcPr>
            <w:tcW w:w="900" w:type="dxa"/>
          </w:tcPr>
          <w:p w14:paraId="30FC8DE9" w14:textId="1BBD22C4" w:rsidR="004402B7" w:rsidRPr="0003117F" w:rsidRDefault="00B92099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680170F8" w14:textId="77777777" w:rsidTr="0003117F">
        <w:tc>
          <w:tcPr>
            <w:tcW w:w="540" w:type="dxa"/>
          </w:tcPr>
          <w:p w14:paraId="2C9CB642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 w:rsidRPr="0039175E">
              <w:rPr>
                <w:rFonts w:hint="cs"/>
                <w:cs/>
              </w:rPr>
              <w:t>2</w:t>
            </w:r>
          </w:p>
        </w:tc>
        <w:tc>
          <w:tcPr>
            <w:tcW w:w="7020" w:type="dxa"/>
          </w:tcPr>
          <w:p w14:paraId="1308DBD2" w14:textId="1DD4462E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>[Figure Title]</w:t>
            </w:r>
            <w:r w:rsidRPr="0039175E">
              <w:rPr>
                <w:rFonts w:hint="cs"/>
                <w:cs/>
              </w:rPr>
              <w:t xml:space="preserve">    </w:t>
            </w:r>
            <w:r>
              <w:t>………………………………………………………………..</w:t>
            </w:r>
          </w:p>
        </w:tc>
        <w:tc>
          <w:tcPr>
            <w:tcW w:w="900" w:type="dxa"/>
          </w:tcPr>
          <w:p w14:paraId="55E5B299" w14:textId="3934B8ED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79DF4FA7" w14:textId="77777777" w:rsidTr="0003117F">
        <w:tc>
          <w:tcPr>
            <w:tcW w:w="540" w:type="dxa"/>
          </w:tcPr>
          <w:p w14:paraId="1A57CEAF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 w:rsidRPr="0039175E">
              <w:rPr>
                <w:rFonts w:hint="cs"/>
                <w:cs/>
              </w:rPr>
              <w:t>3</w:t>
            </w:r>
          </w:p>
        </w:tc>
        <w:tc>
          <w:tcPr>
            <w:tcW w:w="7020" w:type="dxa"/>
          </w:tcPr>
          <w:p w14:paraId="35A0DB54" w14:textId="473D5053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>[Figure Title]</w:t>
            </w:r>
            <w:r w:rsidRPr="0039175E">
              <w:rPr>
                <w:rFonts w:hint="cs"/>
                <w:cs/>
              </w:rPr>
              <w:t xml:space="preserve">    </w:t>
            </w:r>
            <w:r>
              <w:t>………………………………………………………………..</w:t>
            </w:r>
          </w:p>
        </w:tc>
        <w:tc>
          <w:tcPr>
            <w:tcW w:w="900" w:type="dxa"/>
          </w:tcPr>
          <w:p w14:paraId="770AF17D" w14:textId="197D1F27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709790A6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6FFB4A1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</w:pPr>
            <w:r>
              <w:t>4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AC13AD0" w14:textId="36EC12DF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>[Figure Title]</w:t>
            </w:r>
            <w:r w:rsidRPr="0039175E">
              <w:rPr>
                <w:rFonts w:hint="cs"/>
                <w:cs/>
              </w:rPr>
              <w:t xml:space="preserve">    </w:t>
            </w:r>
            <w: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FA0B7E" w14:textId="2E3CE3F1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42BC533E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1953323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t>5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3D76F4D" w14:textId="5A2C3B1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>[Figure Title]</w:t>
            </w:r>
            <w:r w:rsidRPr="0039175E">
              <w:rPr>
                <w:rFonts w:hint="cs"/>
                <w:cs/>
              </w:rPr>
              <w:t xml:space="preserve">    </w:t>
            </w:r>
            <w: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D5AF8C" w14:textId="58E10D2C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70385119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DD25301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t>6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8C73345" w14:textId="7A8D4170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>[Figure Title]</w:t>
            </w:r>
            <w:r w:rsidRPr="0039175E">
              <w:rPr>
                <w:rFonts w:hint="cs"/>
                <w:cs/>
              </w:rPr>
              <w:t xml:space="preserve">    </w:t>
            </w:r>
            <w: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0692BE" w14:textId="5E095671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0B775F16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B8C1043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</w:pPr>
            <w:r>
              <w:t>7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758AEA3" w14:textId="452CC2DF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>[Figure Title]</w:t>
            </w:r>
            <w:r w:rsidRPr="0039175E">
              <w:rPr>
                <w:rFonts w:hint="cs"/>
                <w:cs/>
              </w:rPr>
              <w:t xml:space="preserve">    </w:t>
            </w:r>
            <w: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3063F3" w14:textId="706FFA04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2914C583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D878191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t>8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28288D1" w14:textId="68C93190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>[Figure Title]</w:t>
            </w:r>
            <w:r w:rsidRPr="0039175E">
              <w:rPr>
                <w:rFonts w:hint="cs"/>
                <w:cs/>
              </w:rPr>
              <w:t xml:space="preserve">    </w:t>
            </w:r>
            <w: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C79E67" w14:textId="716BF492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6694CE2C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CEA023E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t>9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864BB38" w14:textId="6DDB320D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>[Figure Title]</w:t>
            </w:r>
            <w:r w:rsidRPr="0039175E">
              <w:rPr>
                <w:rFonts w:hint="cs"/>
                <w:cs/>
              </w:rPr>
              <w:t xml:space="preserve">    </w:t>
            </w:r>
            <w: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6F441D" w14:textId="0846FC07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67A546F6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5B64C51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</w:pPr>
            <w:r>
              <w:t>10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6D9AB390" w14:textId="64265B11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>[Figure Title]</w:t>
            </w:r>
            <w:r w:rsidRPr="0039175E">
              <w:rPr>
                <w:rFonts w:hint="cs"/>
                <w:cs/>
              </w:rPr>
              <w:t xml:space="preserve">    </w:t>
            </w:r>
            <w: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E789FB" w14:textId="129FBA69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14DB8D79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AA030F8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t>11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7E837F9E" w14:textId="003D9076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>[Figure Title]</w:t>
            </w:r>
            <w:r w:rsidRPr="0039175E">
              <w:rPr>
                <w:rFonts w:hint="cs"/>
                <w:cs/>
              </w:rPr>
              <w:t xml:space="preserve">    </w:t>
            </w:r>
            <w: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C3D553" w14:textId="0BA907E5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04ABA2AF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5CF16E6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t>12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4AE5B62" w14:textId="2221745F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>[Figure Title]</w:t>
            </w:r>
            <w:r w:rsidRPr="0039175E">
              <w:rPr>
                <w:rFonts w:hint="cs"/>
                <w:cs/>
              </w:rPr>
              <w:t xml:space="preserve">    </w:t>
            </w:r>
            <w: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F492AC" w14:textId="005D4B91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</w:tbl>
    <w:p w14:paraId="478CD104" w14:textId="77777777" w:rsidR="00A32B51" w:rsidRDefault="00A32B51" w:rsidP="00A32B51">
      <w:pPr>
        <w:tabs>
          <w:tab w:val="left" w:pos="864"/>
          <w:tab w:val="left" w:pos="1152"/>
          <w:tab w:val="left" w:pos="1440"/>
        </w:tabs>
        <w:jc w:val="thaiDistribute"/>
      </w:pPr>
    </w:p>
    <w:sectPr w:rsidR="00A32B51" w:rsidSect="0003117F">
      <w:pgSz w:w="11906" w:h="16838" w:code="9"/>
      <w:pgMar w:top="2160" w:right="1440" w:bottom="1440" w:left="2160" w:header="1080" w:footer="0" w:gutter="0"/>
      <w:pgNumType w:fmt="lowerRoman"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3B6"/>
    <w:rsid w:val="00002BEF"/>
    <w:rsid w:val="0003117F"/>
    <w:rsid w:val="00033124"/>
    <w:rsid w:val="00034EC3"/>
    <w:rsid w:val="0009679E"/>
    <w:rsid w:val="000D470F"/>
    <w:rsid w:val="00105E6D"/>
    <w:rsid w:val="001E1464"/>
    <w:rsid w:val="002912B8"/>
    <w:rsid w:val="002B20ED"/>
    <w:rsid w:val="002B2745"/>
    <w:rsid w:val="00312DE3"/>
    <w:rsid w:val="003435AB"/>
    <w:rsid w:val="0035449B"/>
    <w:rsid w:val="00362D9B"/>
    <w:rsid w:val="003F204B"/>
    <w:rsid w:val="003F50D8"/>
    <w:rsid w:val="00411A6F"/>
    <w:rsid w:val="00414886"/>
    <w:rsid w:val="004402B7"/>
    <w:rsid w:val="004607DC"/>
    <w:rsid w:val="004C0F13"/>
    <w:rsid w:val="0052095E"/>
    <w:rsid w:val="00523CC8"/>
    <w:rsid w:val="00537B91"/>
    <w:rsid w:val="00552C83"/>
    <w:rsid w:val="00584EF7"/>
    <w:rsid w:val="005A5ED2"/>
    <w:rsid w:val="005E5B1E"/>
    <w:rsid w:val="00626860"/>
    <w:rsid w:val="006653B6"/>
    <w:rsid w:val="006D287E"/>
    <w:rsid w:val="00764B5E"/>
    <w:rsid w:val="00782686"/>
    <w:rsid w:val="00787F6A"/>
    <w:rsid w:val="007E4D6C"/>
    <w:rsid w:val="008157BA"/>
    <w:rsid w:val="00831259"/>
    <w:rsid w:val="00894943"/>
    <w:rsid w:val="00923E73"/>
    <w:rsid w:val="009953E3"/>
    <w:rsid w:val="009A7C27"/>
    <w:rsid w:val="009B249A"/>
    <w:rsid w:val="009D7404"/>
    <w:rsid w:val="00A0234E"/>
    <w:rsid w:val="00A24CD1"/>
    <w:rsid w:val="00A32B51"/>
    <w:rsid w:val="00A76D0D"/>
    <w:rsid w:val="00AE460F"/>
    <w:rsid w:val="00AE7ED2"/>
    <w:rsid w:val="00AF5EC8"/>
    <w:rsid w:val="00B215EC"/>
    <w:rsid w:val="00B3520F"/>
    <w:rsid w:val="00B5733E"/>
    <w:rsid w:val="00B87BEF"/>
    <w:rsid w:val="00B90744"/>
    <w:rsid w:val="00B92099"/>
    <w:rsid w:val="00BC4498"/>
    <w:rsid w:val="00BD539E"/>
    <w:rsid w:val="00BE1542"/>
    <w:rsid w:val="00BF5D90"/>
    <w:rsid w:val="00C120AA"/>
    <w:rsid w:val="00CC5487"/>
    <w:rsid w:val="00D059FA"/>
    <w:rsid w:val="00DB3E43"/>
    <w:rsid w:val="00E01FA4"/>
    <w:rsid w:val="00E41577"/>
    <w:rsid w:val="00EA5240"/>
    <w:rsid w:val="00F04307"/>
    <w:rsid w:val="00F218EC"/>
    <w:rsid w:val="00F66B5A"/>
    <w:rsid w:val="00F740AC"/>
    <w:rsid w:val="00FE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08FDC3"/>
  <w15:chartTrackingRefBased/>
  <w15:docId w15:val="{3528F0AA-344C-6147-81B2-5605A6F9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B51"/>
    <w:rPr>
      <w:rFonts w:ascii="Angsana New" w:eastAsia="Cordia New" w:hAnsi="Angsana New"/>
      <w:sz w:val="32"/>
      <w:szCs w:val="32"/>
      <w:lang w:val="en-US"/>
    </w:rPr>
  </w:style>
  <w:style w:type="paragraph" w:styleId="Heading1">
    <w:name w:val="heading 1"/>
    <w:basedOn w:val="Normal"/>
    <w:next w:val="Normal"/>
    <w:qFormat/>
    <w:rsid w:val="00A32B51"/>
    <w:pPr>
      <w:keepNext/>
      <w:jc w:val="center"/>
      <w:outlineLvl w:val="0"/>
    </w:pPr>
  </w:style>
  <w:style w:type="paragraph" w:styleId="Heading2">
    <w:name w:val="heading 2"/>
    <w:basedOn w:val="Normal"/>
    <w:next w:val="Normal"/>
    <w:qFormat/>
    <w:rsid w:val="00A32B5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A32B51"/>
    <w:pPr>
      <w:keepNext/>
      <w:tabs>
        <w:tab w:val="right" w:pos="426"/>
      </w:tabs>
      <w:outlineLvl w:val="2"/>
    </w:pPr>
  </w:style>
  <w:style w:type="paragraph" w:styleId="Heading4">
    <w:name w:val="heading 4"/>
    <w:basedOn w:val="Normal"/>
    <w:next w:val="Normal"/>
    <w:qFormat/>
    <w:rsid w:val="00A32B51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Heading5">
    <w:name w:val="heading 5"/>
    <w:basedOn w:val="Normal"/>
    <w:next w:val="Normal"/>
    <w:qFormat/>
    <w:rsid w:val="00A32B51"/>
    <w:pPr>
      <w:keepNext/>
      <w:jc w:val="right"/>
      <w:outlineLvl w:val="4"/>
    </w:pPr>
    <w:rPr>
      <w:rFonts w:ascii="AngsanaUPC" w:hAnsi="AngsanaUPC" w:cs="AngsanaUPC"/>
    </w:rPr>
  </w:style>
  <w:style w:type="paragraph" w:styleId="Heading6">
    <w:name w:val="heading 6"/>
    <w:basedOn w:val="Normal"/>
    <w:next w:val="Normal"/>
    <w:qFormat/>
    <w:rsid w:val="00A32B51"/>
    <w:pPr>
      <w:keepNext/>
      <w:jc w:val="right"/>
      <w:outlineLvl w:val="5"/>
    </w:pPr>
    <w:rPr>
      <w:rFonts w:ascii="AngsanaUPC" w:hAnsi="AngsanaUPC" w:cs="AngsanaUPC"/>
      <w:b/>
      <w:bCs/>
    </w:rPr>
  </w:style>
  <w:style w:type="paragraph" w:styleId="Heading7">
    <w:name w:val="heading 7"/>
    <w:basedOn w:val="Normal"/>
    <w:next w:val="Normal"/>
    <w:qFormat/>
    <w:rsid w:val="00A32B51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A32B51"/>
    <w:pPr>
      <w:tabs>
        <w:tab w:val="left" w:pos="864"/>
      </w:tabs>
      <w:jc w:val="thaiDistribute"/>
    </w:pPr>
    <w:rPr>
      <w:rFonts w:ascii="AngsanaUPC" w:hAnsi="AngsanaUPC" w:cs="AngsanaUPC"/>
    </w:rPr>
  </w:style>
  <w:style w:type="paragraph" w:styleId="BodyText2">
    <w:name w:val="Body Text 2"/>
    <w:basedOn w:val="Normal"/>
    <w:rsid w:val="00A32B51"/>
    <w:pPr>
      <w:spacing w:after="120" w:line="480" w:lineRule="auto"/>
    </w:pPr>
  </w:style>
  <w:style w:type="table" w:styleId="TableGrid">
    <w:name w:val="Table Grid"/>
    <w:basedOn w:val="TableNormal"/>
    <w:rsid w:val="00A32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8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T8----------------------------.dot</Template>
  <TotalTime>2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kwanjai</dc:creator>
  <cp:keywords/>
  <dc:description/>
  <cp:lastModifiedBy>ขวัญฤทัย ครองยุติ</cp:lastModifiedBy>
  <cp:revision>2</cp:revision>
  <cp:lastPrinted>2011-01-04T07:00:00Z</cp:lastPrinted>
  <dcterms:created xsi:type="dcterms:W3CDTF">2025-11-13T02:59:00Z</dcterms:created>
  <dcterms:modified xsi:type="dcterms:W3CDTF">2025-11-18T03:40:00Z</dcterms:modified>
</cp:coreProperties>
</file>